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54CD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8A45FC" w:rsidRPr="001A6664" w:rsidTr="00735CCA">
        <w:trPr>
          <w:trHeight w:val="102"/>
          <w:tblHeader/>
        </w:trPr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:rsidR="008A45FC" w:rsidRPr="001A6664" w:rsidRDefault="008A45FC" w:rsidP="008A45F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A45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8A45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CB0FC6" w:rsidRPr="001A6664" w:rsidTr="00704C9C">
        <w:trPr>
          <w:trHeight w:val="430"/>
        </w:trPr>
        <w:tc>
          <w:tcPr>
            <w:tcW w:w="9497" w:type="dxa"/>
            <w:vAlign w:val="center"/>
          </w:tcPr>
          <w:p w:rsidR="00CB0FC6" w:rsidRPr="00CB0FC6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704C9C" w:rsidRPr="001A6664" w:rsidTr="00DE2E9F">
        <w:tc>
          <w:tcPr>
            <w:tcW w:w="9497" w:type="dxa"/>
          </w:tcPr>
          <w:p w:rsid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704C9C" w:rsidRPr="00704C9C" w:rsidRDefault="00704C9C" w:rsidP="00704C9C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 w:rsidR="002079AC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8205BD" w:rsidRDefault="008205BD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Pr="00803C3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03C3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8D49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E90593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F66D91" w:rsidRPr="001A6664" w:rsidRDefault="00E90593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75" w:type="dxa"/>
                </w:tcPr>
                <w:p w:rsidR="00F66D91" w:rsidRPr="001A6664" w:rsidRDefault="00E90593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90593" w:rsidRPr="00E90593" w:rsidRDefault="00F66D91" w:rsidP="00E905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90593" w:rsidRPr="00E90593">
              <w:rPr>
                <w:rFonts w:ascii="TH SarabunPSK" w:hAnsi="TH SarabunPSK" w:cs="TH SarabunPSK"/>
                <w:sz w:val="30"/>
                <w:szCs w:val="30"/>
                <w:cs/>
              </w:rPr>
              <w:t>- กลุ่มพัฒนาระบบบริหารมีมุมความรู้และ ข้อมูลข่าวสารของราชการ ตามกฎหมาย เพื่อให้เป็นไปตามเงื่อนไขและเจตนารมย์ของพระราชบัญญัติข้อมูลข่าวสารของราชการ พ.ศ. 2540 และมีความพร้อมด้านกายภาพ และมีการจัดข้อมูลข่าวสารของราชการให้ประชาชนเข้าตรวจดู</w:t>
            </w:r>
          </w:p>
          <w:p w:rsidR="00E90593" w:rsidRPr="00E90593" w:rsidRDefault="00E90593" w:rsidP="00E905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5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5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มีการกำหนดผู้รับผิดชอบศูนย์ข้อมูลข่าวสารฯ 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</w:t>
            </w:r>
          </w:p>
          <w:p w:rsidR="00F66D91" w:rsidRPr="001A6664" w:rsidRDefault="00E90593" w:rsidP="00E905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5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5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 ได้รับงบประมาณและส่งผลกระทบต่อประชาชนและเป็นข้อมูลที่อยู่ในการครอบครอง 3 แผนงาน/โครงการ ในรูปแบบเอกสารและ/หรือ </w:t>
            </w:r>
            <w:r w:rsidRPr="00E90593">
              <w:rPr>
                <w:rFonts w:ascii="TH SarabunPSK" w:hAnsi="TH SarabunPSK" w:cs="TH SarabunPSK"/>
                <w:sz w:val="30"/>
                <w:szCs w:val="30"/>
              </w:rPr>
              <w:t xml:space="preserve">Digital File </w:t>
            </w:r>
            <w:r w:rsidRPr="00E90593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F66D91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6D91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DC2469">
      <w:headerReference w:type="default" r:id="rId8"/>
      <w:footerReference w:type="even" r:id="rId9"/>
      <w:pgSz w:w="11906" w:h="16838"/>
      <w:pgMar w:top="1345" w:right="1133" w:bottom="426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447" w:rsidRDefault="00894447">
      <w:r>
        <w:separator/>
      </w:r>
    </w:p>
  </w:endnote>
  <w:endnote w:type="continuationSeparator" w:id="0">
    <w:p w:rsidR="00894447" w:rsidRDefault="0089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447" w:rsidRDefault="00894447">
      <w:r>
        <w:separator/>
      </w:r>
    </w:p>
  </w:footnote>
  <w:footnote w:type="continuationSeparator" w:id="0">
    <w:p w:rsidR="00894447" w:rsidRDefault="00894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E0E8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</w:t>
                            </w:r>
                            <w:r w:rsidR="00AB40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นาระบบบริหาร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21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E0E8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</w:t>
                      </w:r>
                      <w:r w:rsidR="00AB40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นาระบบบริหาร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F1D70"/>
    <w:multiLevelType w:val="hybridMultilevel"/>
    <w:tmpl w:val="C9C2ADC6"/>
    <w:lvl w:ilvl="0" w:tplc="2EB88EA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079AC"/>
    <w:rsid w:val="00221B38"/>
    <w:rsid w:val="002462F5"/>
    <w:rsid w:val="002632AB"/>
    <w:rsid w:val="00266EF2"/>
    <w:rsid w:val="0026721A"/>
    <w:rsid w:val="00285D91"/>
    <w:rsid w:val="002B3C2E"/>
    <w:rsid w:val="002C15E5"/>
    <w:rsid w:val="002C78D1"/>
    <w:rsid w:val="002D147B"/>
    <w:rsid w:val="002D2958"/>
    <w:rsid w:val="002F054A"/>
    <w:rsid w:val="002F0A94"/>
    <w:rsid w:val="00312768"/>
    <w:rsid w:val="00334386"/>
    <w:rsid w:val="00356974"/>
    <w:rsid w:val="00370876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33F9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0E8F"/>
    <w:rsid w:val="004E296B"/>
    <w:rsid w:val="005437F6"/>
    <w:rsid w:val="00546DE3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B619E"/>
    <w:rsid w:val="006C4EA5"/>
    <w:rsid w:val="006F0B4F"/>
    <w:rsid w:val="006F1B42"/>
    <w:rsid w:val="00704C9C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03C3D"/>
    <w:rsid w:val="00815B1B"/>
    <w:rsid w:val="008205BD"/>
    <w:rsid w:val="00827CB3"/>
    <w:rsid w:val="00856178"/>
    <w:rsid w:val="008770A4"/>
    <w:rsid w:val="0087746A"/>
    <w:rsid w:val="008775E0"/>
    <w:rsid w:val="00894447"/>
    <w:rsid w:val="008A45FC"/>
    <w:rsid w:val="008D2976"/>
    <w:rsid w:val="008D49A6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0F3E"/>
    <w:rsid w:val="009A570F"/>
    <w:rsid w:val="009C6595"/>
    <w:rsid w:val="009D395D"/>
    <w:rsid w:val="00A047E3"/>
    <w:rsid w:val="00A13D2C"/>
    <w:rsid w:val="00A147BB"/>
    <w:rsid w:val="00A21B19"/>
    <w:rsid w:val="00A325E0"/>
    <w:rsid w:val="00A33930"/>
    <w:rsid w:val="00A541E6"/>
    <w:rsid w:val="00A54CD2"/>
    <w:rsid w:val="00A560E5"/>
    <w:rsid w:val="00A6475C"/>
    <w:rsid w:val="00A92186"/>
    <w:rsid w:val="00AB404F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6134E"/>
    <w:rsid w:val="00C67D71"/>
    <w:rsid w:val="00CA7D77"/>
    <w:rsid w:val="00CB0FC6"/>
    <w:rsid w:val="00CD73AE"/>
    <w:rsid w:val="00CF0196"/>
    <w:rsid w:val="00CF3A4A"/>
    <w:rsid w:val="00CF62F6"/>
    <w:rsid w:val="00CF72D0"/>
    <w:rsid w:val="00D26B5D"/>
    <w:rsid w:val="00D43F4A"/>
    <w:rsid w:val="00D45272"/>
    <w:rsid w:val="00D849B7"/>
    <w:rsid w:val="00D917AC"/>
    <w:rsid w:val="00DA3363"/>
    <w:rsid w:val="00DB0089"/>
    <w:rsid w:val="00DC244A"/>
    <w:rsid w:val="00DC2469"/>
    <w:rsid w:val="00DD276F"/>
    <w:rsid w:val="00DE1A2C"/>
    <w:rsid w:val="00DE5095"/>
    <w:rsid w:val="00DF0979"/>
    <w:rsid w:val="00DF2CE3"/>
    <w:rsid w:val="00E13428"/>
    <w:rsid w:val="00E379B3"/>
    <w:rsid w:val="00E40020"/>
    <w:rsid w:val="00E70398"/>
    <w:rsid w:val="00E86E70"/>
    <w:rsid w:val="00E90593"/>
    <w:rsid w:val="00EC4F92"/>
    <w:rsid w:val="00ED6434"/>
    <w:rsid w:val="00EF10D4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03BB55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2FEA9-3D21-4149-A8D2-E0E76665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77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32</cp:revision>
  <cp:lastPrinted>2016-09-12T04:21:00Z</cp:lastPrinted>
  <dcterms:created xsi:type="dcterms:W3CDTF">2016-08-16T07:08:00Z</dcterms:created>
  <dcterms:modified xsi:type="dcterms:W3CDTF">2018-06-06T02:43:00Z</dcterms:modified>
</cp:coreProperties>
</file>